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F1828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F1828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F1828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F1828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B5664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11091/034-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3935D3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3935D3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B5664E" w:rsidRPr="00B5664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B5664E" w:rsidRPr="00B5664E">
          <w:rPr>
            <w:rStyle w:val="aa"/>
          </w:rPr>
          <w:t>440052, г. Пенза, ул. Ново-Тамбовская, д.9;</w:t>
        </w:r>
        <w:r w:rsidR="00B5664E" w:rsidRPr="00B5664E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B5664E" w:rsidRPr="00B5664E">
          <w:rPr>
            <w:rStyle w:val="aa"/>
          </w:rPr>
          <w:t xml:space="preserve">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B5664E" w:rsidRPr="00B5664E">
          <w:rPr>
            <w:u w:val="single"/>
          </w:rPr>
          <w:t xml:space="preserve"> 11091/</w:t>
        </w:r>
        <w:r w:rsidR="00B5664E">
          <w:t xml:space="preserve">034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B5664E" w:rsidRPr="00B5664E">
          <w:rPr>
            <w:rStyle w:val="aa"/>
          </w:rPr>
          <w:t xml:space="preserve"> Кухонный рабочий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B5664E" w:rsidRPr="00B5664E">
          <w:rPr>
            <w:rStyle w:val="aa"/>
          </w:rPr>
          <w:t xml:space="preserve"> 13249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B5664E" w:rsidRPr="00B5664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F1828" w:rsidRPr="004B7CEF" w:rsidTr="004C53B3">
        <w:trPr>
          <w:jc w:val="center"/>
        </w:trPr>
        <w:tc>
          <w:tcPr>
            <w:tcW w:w="4678" w:type="dxa"/>
            <w:vAlign w:val="center"/>
          </w:tcPr>
          <w:p w:rsidR="000F1828" w:rsidRPr="004B7CEF" w:rsidRDefault="000F1828" w:rsidP="000F1828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F1828" w:rsidRPr="004B7CEF" w:rsidRDefault="000F1828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F1828" w:rsidRPr="004B7CEF" w:rsidRDefault="000F1828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F1828" w:rsidRPr="004B7CEF" w:rsidRDefault="000F1828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F1828" w:rsidRPr="004B7CEF" w:rsidRDefault="000F1828" w:rsidP="003367BB">
            <w:pPr>
              <w:pStyle w:val="a8"/>
            </w:pPr>
            <w:r>
              <w:t>± 0,5 %</w:t>
            </w:r>
          </w:p>
        </w:tc>
      </w:tr>
      <w:tr w:rsidR="000F1828" w:rsidRPr="004B7CEF" w:rsidTr="004C53B3">
        <w:trPr>
          <w:jc w:val="center"/>
        </w:trPr>
        <w:tc>
          <w:tcPr>
            <w:tcW w:w="4678" w:type="dxa"/>
            <w:vAlign w:val="center"/>
          </w:tcPr>
          <w:p w:rsidR="000F1828" w:rsidRDefault="000F1828" w:rsidP="000F1828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F1828" w:rsidRDefault="000F1828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F1828" w:rsidRDefault="000F1828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F1828" w:rsidRDefault="000F1828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F1828" w:rsidRDefault="000F1828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F1828" w:rsidRPr="000F1828" w:rsidRDefault="00504572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F1828" w:rsidRPr="000F182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F1828" w:rsidRPr="000F1828" w:rsidRDefault="000F1828" w:rsidP="00AD14A4">
      <w:r w:rsidRPr="000F1828">
        <w:t>- ГН 2.2.5.1313-03 Предельно допустимые концентрации (ПДК) вредных веществ в воздухе рабочей зоны;</w:t>
      </w:r>
    </w:p>
    <w:p w:rsidR="000F1828" w:rsidRPr="000F1828" w:rsidRDefault="000F1828" w:rsidP="00AD14A4">
      <w:r w:rsidRPr="000F1828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F1828" w:rsidP="00AD14A4">
      <w:r w:rsidRPr="000F1828">
        <w:t>.</w:t>
      </w:r>
      <w:r w:rsidR="00504572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827E33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827E33" w:rsidRPr="004B7CEF" w:rsidTr="00FF386A">
        <w:trPr>
          <w:jc w:val="center"/>
        </w:trPr>
        <w:tc>
          <w:tcPr>
            <w:tcW w:w="3237" w:type="dxa"/>
            <w:vAlign w:val="center"/>
          </w:tcPr>
          <w:p w:rsidR="00827E33" w:rsidRPr="00827E33" w:rsidRDefault="00827E3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</w:tr>
      <w:tr w:rsidR="00827E33" w:rsidRPr="004B7CEF" w:rsidTr="00FF386A">
        <w:trPr>
          <w:jc w:val="center"/>
        </w:trPr>
        <w:tc>
          <w:tcPr>
            <w:tcW w:w="3237" w:type="dxa"/>
            <w:vAlign w:val="center"/>
          </w:tcPr>
          <w:p w:rsidR="00827E33" w:rsidRPr="00827E33" w:rsidRDefault="00827E33" w:rsidP="00FF386A">
            <w:pPr>
              <w:pStyle w:val="a8"/>
              <w:rPr>
                <w:i/>
              </w:rPr>
            </w:pPr>
            <w:bookmarkStart w:id="16" w:name="ko1_1462"/>
            <w:bookmarkEnd w:id="16"/>
            <w:r w:rsidRPr="00827E33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827E33" w:rsidRPr="004B7CEF" w:rsidRDefault="000F1828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827E33" w:rsidRPr="004B7CEF" w:rsidRDefault="00827E33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827E33" w:rsidRPr="004B7CEF" w:rsidRDefault="00827E33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827E33" w:rsidRPr="004B7CEF" w:rsidRDefault="00827E3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827E33" w:rsidRPr="00827E33" w:rsidRDefault="00827E33" w:rsidP="00FF386A">
            <w:pPr>
              <w:pStyle w:val="a8"/>
            </w:pPr>
            <w:r w:rsidRPr="00827E33">
              <w:t>50</w:t>
            </w:r>
          </w:p>
        </w:tc>
      </w:tr>
    </w:tbl>
    <w:p w:rsidR="00827E33" w:rsidRDefault="00827E33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827E33" w:rsidRPr="00827E33">
          <w:rPr>
            <w:bCs/>
          </w:rPr>
          <w:t>-</w:t>
        </w:r>
        <w:r w:rsidR="00827E33" w:rsidRPr="00827E3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827E3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F1828" w:rsidTr="00827E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F1828" w:rsidRDefault="000F1828" w:rsidP="00EF6C29">
            <w:pPr>
              <w:pStyle w:val="a8"/>
            </w:pPr>
            <w:r w:rsidRPr="000F182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F1828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F1828" w:rsidRDefault="000F1828" w:rsidP="00EF6C29">
            <w:pPr>
              <w:pStyle w:val="a8"/>
            </w:pPr>
            <w:r w:rsidRPr="000F182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F1828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F1828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F1828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F1828" w:rsidRDefault="000F1828" w:rsidP="00EF6C29">
            <w:pPr>
              <w:pStyle w:val="a8"/>
            </w:pPr>
            <w:r w:rsidRPr="000F1828">
              <w:t>Митяева Ольга Александровна</w:t>
            </w:r>
          </w:p>
        </w:tc>
      </w:tr>
      <w:tr w:rsidR="00EF6C29" w:rsidRPr="000F1828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F1828" w:rsidRDefault="000F1828" w:rsidP="00EF6C29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F1828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F1828" w:rsidRDefault="000F1828" w:rsidP="00EF6C29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F1828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F1828" w:rsidRDefault="000F1828" w:rsidP="00EF6C29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F1828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F1828" w:rsidRDefault="000F1828" w:rsidP="00EF6C29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F1828" w:rsidTr="00827E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F1828" w:rsidRDefault="000F1828" w:rsidP="003367BB">
            <w:pPr>
              <w:pStyle w:val="a8"/>
            </w:pPr>
            <w:r w:rsidRPr="000F182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F1828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F1828" w:rsidRDefault="000F1828" w:rsidP="003367BB">
            <w:pPr>
              <w:pStyle w:val="a8"/>
            </w:pPr>
            <w:r w:rsidRPr="000F182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F1828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F1828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F1828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F1828" w:rsidRDefault="000F1828" w:rsidP="003367BB">
            <w:pPr>
              <w:pStyle w:val="a8"/>
            </w:pPr>
            <w:r w:rsidRPr="000F1828">
              <w:t>Митяева Ольга Александровна</w:t>
            </w:r>
          </w:p>
        </w:tc>
      </w:tr>
      <w:tr w:rsidR="003367BB" w:rsidRPr="000F1828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F1828" w:rsidRDefault="000F1828" w:rsidP="003367BB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F1828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F1828" w:rsidRDefault="000F1828" w:rsidP="003367BB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F1828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F1828" w:rsidRDefault="000F1828" w:rsidP="003367BB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F1828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F1828" w:rsidRDefault="000F1828" w:rsidP="003367BB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E33" w:rsidRDefault="00827E33" w:rsidP="0076042D">
      <w:pPr>
        <w:pStyle w:val="a9"/>
      </w:pPr>
      <w:r>
        <w:separator/>
      </w:r>
    </w:p>
  </w:endnote>
  <w:endnote w:type="continuationSeparator" w:id="0">
    <w:p w:rsidR="00827E33" w:rsidRDefault="00827E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B566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11091/034-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04572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04572" w:rsidRPr="004C53B3">
            <w:rPr>
              <w:rStyle w:val="ad"/>
              <w:sz w:val="20"/>
              <w:szCs w:val="20"/>
            </w:rPr>
            <w:fldChar w:fldCharType="separate"/>
          </w:r>
          <w:r w:rsidR="00B5664E">
            <w:rPr>
              <w:rStyle w:val="ad"/>
              <w:noProof/>
              <w:sz w:val="20"/>
              <w:szCs w:val="20"/>
            </w:rPr>
            <w:t>1</w:t>
          </w:r>
          <w:r w:rsidR="00504572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5664E" w:rsidRPr="00B5664E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E33" w:rsidRDefault="00827E33" w:rsidP="0076042D">
      <w:pPr>
        <w:pStyle w:val="a9"/>
      </w:pPr>
      <w:r>
        <w:separator/>
      </w:r>
    </w:p>
  </w:footnote>
  <w:footnote w:type="continuationSeparator" w:id="0">
    <w:p w:rsidR="00827E33" w:rsidRDefault="00827E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E576757071D74DBBBBF82EC7A467488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4- Х "/>
    <w:docVar w:name="oborud" w:val=" Картофелечистка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3DE2ABEC0094442B4AEA003FF37FC80"/>
    <w:docVar w:name="rm_id" w:val="108"/>
    <w:docVar w:name="rm_name" w:val=" Кухонный рабочий "/>
    <w:docVar w:name="rm_number" w:val=" 11091/034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480"/>
    <w:docVar w:name="tools" w:val=" Пищевые продукты "/>
    <w:docVar w:name="version" w:val="51"/>
  </w:docVars>
  <w:rsids>
    <w:rsidRoot w:val="008417D6"/>
    <w:rsid w:val="00025683"/>
    <w:rsid w:val="00046815"/>
    <w:rsid w:val="0005566C"/>
    <w:rsid w:val="000D1F5B"/>
    <w:rsid w:val="000F1828"/>
    <w:rsid w:val="00110025"/>
    <w:rsid w:val="001429B1"/>
    <w:rsid w:val="001607C8"/>
    <w:rsid w:val="001F4D8D"/>
    <w:rsid w:val="0021328A"/>
    <w:rsid w:val="00213E83"/>
    <w:rsid w:val="00234932"/>
    <w:rsid w:val="002A3673"/>
    <w:rsid w:val="002B0FDB"/>
    <w:rsid w:val="002E55C6"/>
    <w:rsid w:val="00305B2F"/>
    <w:rsid w:val="003367BB"/>
    <w:rsid w:val="00367816"/>
    <w:rsid w:val="003876C3"/>
    <w:rsid w:val="003935D3"/>
    <w:rsid w:val="0039488F"/>
    <w:rsid w:val="003C24DB"/>
    <w:rsid w:val="00402CAC"/>
    <w:rsid w:val="00444410"/>
    <w:rsid w:val="0045247A"/>
    <w:rsid w:val="004A47AD"/>
    <w:rsid w:val="004B7CEF"/>
    <w:rsid w:val="004C4DB2"/>
    <w:rsid w:val="004C53B3"/>
    <w:rsid w:val="004D09EC"/>
    <w:rsid w:val="00504572"/>
    <w:rsid w:val="00546518"/>
    <w:rsid w:val="00563E94"/>
    <w:rsid w:val="00576095"/>
    <w:rsid w:val="005A3A36"/>
    <w:rsid w:val="005B466C"/>
    <w:rsid w:val="005B7FE8"/>
    <w:rsid w:val="005C0A9A"/>
    <w:rsid w:val="005D094F"/>
    <w:rsid w:val="005D3212"/>
    <w:rsid w:val="0063641C"/>
    <w:rsid w:val="006461CA"/>
    <w:rsid w:val="0069682B"/>
    <w:rsid w:val="006A2D88"/>
    <w:rsid w:val="006C28B3"/>
    <w:rsid w:val="006D1D19"/>
    <w:rsid w:val="007049EB"/>
    <w:rsid w:val="00710271"/>
    <w:rsid w:val="00717C9F"/>
    <w:rsid w:val="0076042D"/>
    <w:rsid w:val="007870E6"/>
    <w:rsid w:val="007D1852"/>
    <w:rsid w:val="007D2CEA"/>
    <w:rsid w:val="00814BF6"/>
    <w:rsid w:val="00827E33"/>
    <w:rsid w:val="008417D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5664E"/>
    <w:rsid w:val="00BA5029"/>
    <w:rsid w:val="00BC2F3C"/>
    <w:rsid w:val="00BC580D"/>
    <w:rsid w:val="00BC5DC3"/>
    <w:rsid w:val="00C00C1D"/>
    <w:rsid w:val="00C02721"/>
    <w:rsid w:val="00CA50D9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B67E9"/>
    <w:rsid w:val="00FD2BA8"/>
    <w:rsid w:val="00FD351F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13</cp:revision>
  <dcterms:created xsi:type="dcterms:W3CDTF">2016-07-20T08:52:00Z</dcterms:created>
  <dcterms:modified xsi:type="dcterms:W3CDTF">2016-11-25T06:29:00Z</dcterms:modified>
</cp:coreProperties>
</file>